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84538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5DF2CC9" wp14:editId="1DC5F935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0F3C0E10" w14:textId="4792734D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</w:t>
                                    </w:r>
                                    <w:r w:rsidR="00EE5D6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2</w:t>
                                    </w: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-00</w:t>
                                    </w:r>
                                    <w:r w:rsidR="004F566B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1</w:t>
                                    </w:r>
                                    <w:r w:rsidR="00EE5D62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5</w:t>
                                    </w:r>
                                  </w:p>
                                  <w:p w14:paraId="0DF42EFE" w14:textId="77777777" w:rsidR="001466B0" w:rsidRPr="00F737DC" w:rsidRDefault="00EE5D62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93A86A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DF2CC9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0kybAMAAMYMAAAOAAAAZHJzL2Uyb0RvYy54bWzUV9tu2zAMfR+wfxD0vvqSOBejTtH1hgHd&#10;VqzdByi2fMFkyZOU2t3Xj5IcJ2mLDe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0F3C0E10" w14:textId="4792734D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</w:t>
                              </w:r>
                              <w:r w:rsidR="00EE5D6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2</w:t>
                              </w: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-00</w:t>
                              </w:r>
                              <w:r w:rsidR="004F566B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1</w:t>
                              </w:r>
                              <w:r w:rsidR="00EE5D62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5</w:t>
                              </w:r>
                            </w:p>
                            <w:p w14:paraId="0DF42EFE" w14:textId="77777777" w:rsidR="001466B0" w:rsidRPr="00F737DC" w:rsidRDefault="00EE5D62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293A86A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F62618" wp14:editId="54203744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753282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E33BA35" wp14:editId="317B6D6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62618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753282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E33BA35" wp14:editId="317B6D6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F50FA8" wp14:editId="3E6685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83160F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50FA8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0F83160F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E245D52" wp14:editId="541D1A8F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FB42C43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90BEE1" wp14:editId="7AF7C342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2F9DAF" w14:textId="77777777" w:rsidR="0026335F" w:rsidRPr="0026335F" w:rsidRDefault="00EE5D6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0BEE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0A2F9DAF" w14:textId="77777777" w:rsidR="0026335F" w:rsidRPr="0026335F" w:rsidRDefault="00EE5D6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E130C03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0AAF32" wp14:editId="4AEFBA26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E03717" w14:textId="77777777" w:rsidR="002E1412" w:rsidRPr="00F737DC" w:rsidRDefault="00EE5D62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0AAF32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06E03717" w14:textId="77777777" w:rsidR="002E1412" w:rsidRPr="00F737DC" w:rsidRDefault="00EE5D62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C52B5A" wp14:editId="4C1D1CF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1116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C52B5A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4E31116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BC0AAB9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962810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EC566B" wp14:editId="6CBC0CED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9D7A0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EC566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019D7A0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2FCD344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48D9EF" wp14:editId="56DD66C9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664BC6" w14:textId="77777777" w:rsidR="002E1412" w:rsidRPr="002E1412" w:rsidRDefault="00EE5D6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48D9EF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72664BC6" w14:textId="77777777" w:rsidR="002E1412" w:rsidRPr="002E1412" w:rsidRDefault="00EE5D6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841BCD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CF6FFA5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ABA0793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DC179CE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26AA0CA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1FA72DC4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442E51B" w14:textId="77777777" w:rsidTr="00E82502">
        <w:trPr>
          <w:cantSplit/>
          <w:trHeight w:val="440"/>
        </w:trPr>
        <w:tc>
          <w:tcPr>
            <w:tcW w:w="9252" w:type="dxa"/>
          </w:tcPr>
          <w:p w14:paraId="6B937D8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58AD643" w14:textId="77777777" w:rsidTr="00E82502">
        <w:trPr>
          <w:cantSplit/>
          <w:trHeight w:val="440"/>
        </w:trPr>
        <w:tc>
          <w:tcPr>
            <w:tcW w:w="9252" w:type="dxa"/>
          </w:tcPr>
          <w:p w14:paraId="655C007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540A0D2" w14:textId="77777777" w:rsidTr="00E82502">
        <w:trPr>
          <w:cantSplit/>
          <w:trHeight w:val="440"/>
        </w:trPr>
        <w:tc>
          <w:tcPr>
            <w:tcW w:w="9252" w:type="dxa"/>
          </w:tcPr>
          <w:p w14:paraId="0A4A73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D57861" w14:textId="77777777" w:rsidTr="00E82502">
        <w:trPr>
          <w:cantSplit/>
          <w:trHeight w:val="440"/>
        </w:trPr>
        <w:tc>
          <w:tcPr>
            <w:tcW w:w="9252" w:type="dxa"/>
          </w:tcPr>
          <w:p w14:paraId="7B6690F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4611187" w14:textId="77777777" w:rsidTr="00E82502">
        <w:trPr>
          <w:cantSplit/>
          <w:trHeight w:val="440"/>
        </w:trPr>
        <w:tc>
          <w:tcPr>
            <w:tcW w:w="9252" w:type="dxa"/>
          </w:tcPr>
          <w:p w14:paraId="2077F0E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7EF1481" w14:textId="77777777" w:rsidTr="00E82502">
        <w:trPr>
          <w:cantSplit/>
          <w:trHeight w:val="440"/>
        </w:trPr>
        <w:tc>
          <w:tcPr>
            <w:tcW w:w="9252" w:type="dxa"/>
          </w:tcPr>
          <w:p w14:paraId="0AEA327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559E276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F5AEBD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E168B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1E8B83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F2777F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93885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97343EB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1182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997C930" wp14:editId="7F0E336A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D768CF" wp14:editId="08DCBE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21D73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84988E3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D768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721D73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84988E3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81D3F5" wp14:editId="6AAD239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775DBC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81D3F5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3C775DBC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9083A95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1BBC12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9156DA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1C8D4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0651FC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D195F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7E638699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4F566B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E5D62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7A04072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614B5B-A7F3-4112-8C9D-A5F1F2BD149A}">
  <ds:schemaRefs>
    <ds:schemaRef ds:uri="http://schemas.openxmlformats.org/package/2006/metadata/core-properties"/>
    <ds:schemaRef ds:uri="http://purl.org/dc/terms/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d1207536-9e68-4e3e-aeed-b740370baf18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0191937-484C-462B-A039-B5DB014337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225E4-5073-4B48-9A85-9F98660E916B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17</cp:revision>
  <cp:lastPrinted>2011-03-04T18:48:00Z</cp:lastPrinted>
  <dcterms:created xsi:type="dcterms:W3CDTF">2014-01-15T13:04:00Z</dcterms:created>
  <dcterms:modified xsi:type="dcterms:W3CDTF">2022-08-26T15:49:00Z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